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5D" w:rsidRPr="00F723D3" w:rsidRDefault="00880F5D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880F5D" w:rsidRPr="00F723D3" w:rsidRDefault="00880F5D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880F5D" w:rsidRPr="00F723D3" w:rsidRDefault="00880F5D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880F5D" w:rsidRPr="00F723D3" w:rsidRDefault="00880F5D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880F5D" w:rsidRPr="00223E38" w:rsidRDefault="00880F5D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880F5D" w:rsidRPr="00223E38" w:rsidRDefault="00880F5D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880F5D" w:rsidRDefault="00880F5D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880F5D" w:rsidRPr="00223E38" w:rsidRDefault="00880F5D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5D" w:rsidRPr="00C64964" w:rsidTr="00C64964">
        <w:tc>
          <w:tcPr>
            <w:tcW w:w="4111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880F5D" w:rsidRPr="00C64964" w:rsidRDefault="00880F5D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0F5D" w:rsidRPr="00223E38" w:rsidRDefault="00880F5D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880F5D" w:rsidRDefault="00880F5D">
      <w:pPr>
        <w:pStyle w:val="a0"/>
        <w:numPr>
          <w:ilvl w:val="0"/>
          <w:numId w:val="19"/>
          <w:numberingChange w:id="0" w:author="Unknown" w:date="2015-01-23T12:13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880F5D" w:rsidRDefault="00880F5D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880F5D" w:rsidRDefault="00880F5D">
      <w:pPr>
        <w:pStyle w:val="a0"/>
        <w:numPr>
          <w:ilvl w:val="0"/>
          <w:numId w:val="19"/>
          <w:numberingChange w:id="1" w:author="Unknown" w:date="2015-01-23T12:13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880F5D" w:rsidRDefault="00880F5D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880F5D" w:rsidRPr="00C64964" w:rsidRDefault="00880F5D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880F5D" w:rsidRPr="00C64964" w:rsidRDefault="00880F5D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880F5D" w:rsidRPr="00C64964" w:rsidRDefault="00880F5D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880F5D" w:rsidRPr="00C64964" w:rsidRDefault="00880F5D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</w:tbl>
    <w:p w:rsidR="00880F5D" w:rsidRPr="00223E38" w:rsidRDefault="00880F5D" w:rsidP="00FB2DF5">
      <w:pPr>
        <w:ind w:left="34" w:right="-1" w:firstLine="567"/>
      </w:pPr>
    </w:p>
    <w:p w:rsidR="00880F5D" w:rsidRPr="00223E38" w:rsidRDefault="00880F5D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</w:p>
          <w:p w:rsidR="00880F5D" w:rsidRPr="00C64964" w:rsidRDefault="00880F5D" w:rsidP="00C64964">
            <w:pPr>
              <w:ind w:right="-1" w:firstLine="0"/>
            </w:pPr>
            <w:r w:rsidRPr="00C64964">
              <w:t>Наименование</w:t>
            </w:r>
          </w:p>
          <w:p w:rsidR="00880F5D" w:rsidRPr="00C64964" w:rsidRDefault="00880F5D" w:rsidP="00C64964">
            <w:pPr>
              <w:ind w:right="-1" w:firstLine="0"/>
            </w:pP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880F5D" w:rsidRPr="00C64964" w:rsidTr="00C64964">
        <w:tc>
          <w:tcPr>
            <w:tcW w:w="5245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880F5D" w:rsidRDefault="00880F5D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880F5D" w:rsidRPr="00223E38" w:rsidRDefault="00880F5D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880F5D" w:rsidRPr="00223E38" w:rsidRDefault="00880F5D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880F5D" w:rsidRPr="00223E38" w:rsidRDefault="00880F5D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880F5D" w:rsidRPr="00223E38" w:rsidRDefault="00880F5D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880F5D" w:rsidRPr="00C64964" w:rsidTr="00C64964">
        <w:tc>
          <w:tcPr>
            <w:tcW w:w="10632" w:type="dxa"/>
            <w:gridSpan w:val="5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184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880F5D" w:rsidRPr="00C64964" w:rsidTr="00C64964">
        <w:trPr>
          <w:trHeight w:val="138"/>
        </w:trPr>
        <w:tc>
          <w:tcPr>
            <w:tcW w:w="184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880F5D" w:rsidRPr="00C64964" w:rsidRDefault="00880F5D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880F5D" w:rsidRPr="00C64964" w:rsidTr="00C64964">
        <w:trPr>
          <w:trHeight w:val="138"/>
        </w:trPr>
        <w:tc>
          <w:tcPr>
            <w:tcW w:w="184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880F5D" w:rsidRPr="00C64964" w:rsidRDefault="00880F5D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880F5D" w:rsidRPr="00C64964" w:rsidTr="00C64964"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880F5D" w:rsidRPr="00C64964" w:rsidTr="00C64964"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</w:tbl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880F5D" w:rsidRPr="00C64964" w:rsidTr="00C64964">
        <w:tc>
          <w:tcPr>
            <w:tcW w:w="1701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1701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</w:tbl>
    <w:p w:rsidR="00880F5D" w:rsidRPr="00223E38" w:rsidRDefault="00880F5D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880F5D" w:rsidRPr="00223E38" w:rsidRDefault="00880F5D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880F5D" w:rsidRPr="00223E38" w:rsidRDefault="00880F5D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880F5D" w:rsidRPr="00C64964" w:rsidTr="00C64964"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880F5D" w:rsidRPr="00C64964" w:rsidRDefault="00880F5D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880F5D" w:rsidRPr="00C64964" w:rsidRDefault="00880F5D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880F5D" w:rsidRPr="00C64964" w:rsidTr="00C64964"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880F5D" w:rsidRPr="00C64964" w:rsidRDefault="00880F5D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880F5D" w:rsidRPr="00C64964" w:rsidRDefault="00880F5D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880F5D" w:rsidRPr="00223E38" w:rsidRDefault="00880F5D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880F5D" w:rsidRPr="00C64964" w:rsidTr="00C64964">
        <w:trPr>
          <w:trHeight w:val="70"/>
        </w:trPr>
        <w:tc>
          <w:tcPr>
            <w:tcW w:w="4253" w:type="dxa"/>
          </w:tcPr>
          <w:p w:rsidR="00880F5D" w:rsidRPr="00C64964" w:rsidRDefault="00880F5D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rPr>
          <w:trHeight w:val="1184"/>
        </w:trPr>
        <w:tc>
          <w:tcPr>
            <w:tcW w:w="4253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880F5D" w:rsidRPr="00C64964" w:rsidTr="00C64964">
        <w:tc>
          <w:tcPr>
            <w:tcW w:w="4253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880F5D" w:rsidRPr="00C64964" w:rsidTr="00C64964">
        <w:tc>
          <w:tcPr>
            <w:tcW w:w="4253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880F5D" w:rsidRPr="00C64964" w:rsidRDefault="00880F5D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880F5D" w:rsidRPr="00C64964" w:rsidTr="00C64964">
        <w:tc>
          <w:tcPr>
            <w:tcW w:w="4253" w:type="dxa"/>
          </w:tcPr>
          <w:p w:rsidR="00880F5D" w:rsidRPr="00C64964" w:rsidRDefault="00880F5D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880F5D" w:rsidRPr="00C64964" w:rsidTr="00C64964">
        <w:tc>
          <w:tcPr>
            <w:tcW w:w="4253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880F5D" w:rsidRPr="00C64964" w:rsidTr="00C64964">
        <w:tc>
          <w:tcPr>
            <w:tcW w:w="4253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</w:p>
    <w:p w:rsidR="00880F5D" w:rsidRDefault="00880F5D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880F5D" w:rsidRPr="00223E38" w:rsidRDefault="00880F5D" w:rsidP="00B70620">
      <w:pPr>
        <w:ind w:left="34" w:right="-1" w:firstLine="567"/>
      </w:pPr>
    </w:p>
    <w:p w:rsidR="00880F5D" w:rsidRPr="00223E38" w:rsidRDefault="00880F5D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880F5D" w:rsidRPr="00223E38" w:rsidRDefault="00880F5D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880F5D" w:rsidRPr="00223E38" w:rsidRDefault="00880F5D" w:rsidP="00B70620">
      <w:pPr>
        <w:ind w:right="-1" w:firstLine="624"/>
      </w:pPr>
      <w:r w:rsidRPr="00223E38">
        <w:t>Примечание:</w:t>
      </w:r>
    </w:p>
    <w:p w:rsidR="00880F5D" w:rsidRPr="00223E38" w:rsidRDefault="00880F5D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880F5D" w:rsidRPr="00223E38" w:rsidRDefault="00880F5D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880F5D" w:rsidRPr="00223E38" w:rsidRDefault="00880F5D" w:rsidP="00B70620">
      <w:pPr>
        <w:ind w:right="-1" w:firstLine="601"/>
      </w:pPr>
      <w:r w:rsidRPr="00223E38">
        <w:t>на партию изделий:</w:t>
      </w:r>
    </w:p>
    <w:p w:rsidR="00880F5D" w:rsidRPr="00223E38" w:rsidRDefault="00880F5D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880F5D" w:rsidRPr="00C64964" w:rsidTr="00C64964">
        <w:tc>
          <w:tcPr>
            <w:tcW w:w="10632" w:type="dxa"/>
            <w:gridSpan w:val="2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</w:tbl>
    <w:p w:rsidR="00880F5D" w:rsidRPr="00223E38" w:rsidRDefault="00880F5D" w:rsidP="00FB2DF5">
      <w:pPr>
        <w:ind w:right="-1"/>
        <w:rPr>
          <w:sz w:val="28"/>
          <w:szCs w:val="28"/>
        </w:rPr>
      </w:pPr>
    </w:p>
    <w:p w:rsidR="00880F5D" w:rsidRDefault="00880F5D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880F5D" w:rsidRPr="00223E38" w:rsidRDefault="00880F5D" w:rsidP="00FB2DF5">
      <w:pPr>
        <w:ind w:right="-1"/>
      </w:pPr>
    </w:p>
    <w:p w:rsidR="00880F5D" w:rsidRDefault="00880F5D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880F5D" w:rsidRPr="00C64964" w:rsidTr="00C64964">
        <w:tc>
          <w:tcPr>
            <w:tcW w:w="10632" w:type="dxa"/>
            <w:gridSpan w:val="2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</w:p>
        </w:tc>
      </w:tr>
      <w:tr w:rsidR="00880F5D" w:rsidRPr="00C64964" w:rsidTr="00C64964">
        <w:tc>
          <w:tcPr>
            <w:tcW w:w="3828" w:type="dxa"/>
          </w:tcPr>
          <w:p w:rsidR="00880F5D" w:rsidRPr="00C64964" w:rsidRDefault="00880F5D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880F5D" w:rsidRPr="00C64964" w:rsidRDefault="00880F5D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</w:p>
    <w:p w:rsidR="00880F5D" w:rsidRPr="00223E38" w:rsidRDefault="00880F5D" w:rsidP="00FB2DF5">
      <w:pPr>
        <w:ind w:right="-1"/>
      </w:pPr>
    </w:p>
    <w:p w:rsidR="00880F5D" w:rsidRDefault="00880F5D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880F5D" w:rsidRPr="00223E38" w:rsidRDefault="00880F5D" w:rsidP="00B70620">
      <w:pPr>
        <w:ind w:left="284"/>
      </w:pPr>
    </w:p>
    <w:p w:rsidR="00880F5D" w:rsidRPr="00223E38" w:rsidRDefault="00880F5D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880F5D" w:rsidRPr="00223E38" w:rsidRDefault="00880F5D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880F5D" w:rsidRPr="00223E38" w:rsidRDefault="00880F5D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880F5D" w:rsidRPr="00223E38" w:rsidRDefault="00880F5D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880F5D" w:rsidRPr="00223E38" w:rsidRDefault="00880F5D" w:rsidP="00B70620">
      <w:pPr>
        <w:spacing w:line="360" w:lineRule="auto"/>
        <w:ind w:left="284"/>
      </w:pPr>
    </w:p>
    <w:p w:rsidR="00880F5D" w:rsidRPr="00223E38" w:rsidRDefault="00880F5D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880F5D" w:rsidRPr="00223E38" w:rsidRDefault="00880F5D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880F5D" w:rsidRPr="00223E38" w:rsidRDefault="00880F5D" w:rsidP="00B70620">
      <w:pPr>
        <w:ind w:left="284"/>
        <w:rPr>
          <w:snapToGrid w:val="0"/>
        </w:rPr>
      </w:pPr>
    </w:p>
    <w:p w:rsidR="00880F5D" w:rsidRPr="00223E38" w:rsidRDefault="00880F5D" w:rsidP="00B70620">
      <w:pPr>
        <w:ind w:left="284"/>
        <w:rPr>
          <w:snapToGrid w:val="0"/>
        </w:rPr>
      </w:pPr>
    </w:p>
    <w:p w:rsidR="00880F5D" w:rsidRPr="00223E38" w:rsidRDefault="00880F5D" w:rsidP="00B70620">
      <w:pPr>
        <w:spacing w:line="360" w:lineRule="auto"/>
        <w:ind w:left="284"/>
      </w:pPr>
      <w:r w:rsidRPr="00223E38">
        <w:t>Руководитель предприятия</w:t>
      </w:r>
    </w:p>
    <w:p w:rsidR="00880F5D" w:rsidRPr="00223E38" w:rsidRDefault="00880F5D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880F5D" w:rsidRPr="00223E38" w:rsidRDefault="00880F5D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880F5D" w:rsidRPr="00223E38" w:rsidRDefault="00880F5D" w:rsidP="00B70620">
      <w:pPr>
        <w:ind w:left="284"/>
      </w:pPr>
    </w:p>
    <w:p w:rsidR="00880F5D" w:rsidRPr="00223E38" w:rsidRDefault="00880F5D" w:rsidP="00FB2DF5">
      <w:pPr>
        <w:ind w:right="-1"/>
      </w:pPr>
    </w:p>
    <w:p w:rsidR="00880F5D" w:rsidRDefault="00880F5D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880F5D" w:rsidRPr="00223E38" w:rsidRDefault="00880F5D" w:rsidP="00B70620">
      <w:pPr>
        <w:ind w:left="284"/>
      </w:pPr>
    </w:p>
    <w:p w:rsidR="00880F5D" w:rsidRDefault="00880F5D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880F5D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880F5D" w:rsidRPr="00C64964" w:rsidRDefault="00880F5D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880F5D" w:rsidRPr="00C64964" w:rsidRDefault="00880F5D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880F5D" w:rsidRPr="00C64964" w:rsidRDefault="00880F5D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880F5D" w:rsidRPr="00223E38" w:rsidRDefault="00880F5D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880F5D" w:rsidRPr="00223E38" w:rsidRDefault="00880F5D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Изм.№</w:t>
            </w:r>
          </w:p>
        </w:tc>
        <w:tc>
          <w:tcPr>
            <w:tcW w:w="6095" w:type="dxa"/>
          </w:tcPr>
          <w:p w:rsidR="00880F5D" w:rsidRPr="00C64964" w:rsidRDefault="00880F5D" w:rsidP="00416445"/>
        </w:tc>
      </w:tr>
      <w:tr w:rsidR="00880F5D" w:rsidRPr="00C64964" w:rsidTr="00416445">
        <w:tc>
          <w:tcPr>
            <w:tcW w:w="1668" w:type="dxa"/>
            <w:vMerge w:val="restart"/>
          </w:tcPr>
          <w:p w:rsidR="00880F5D" w:rsidRPr="00C64964" w:rsidRDefault="00880F5D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880F5D" w:rsidRPr="00C64964" w:rsidRDefault="00880F5D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880F5D" w:rsidRPr="00C64964" w:rsidRDefault="00880F5D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880F5D" w:rsidRPr="00C64964" w:rsidTr="00416445">
        <w:tc>
          <w:tcPr>
            <w:tcW w:w="1668" w:type="dxa"/>
            <w:vMerge/>
          </w:tcPr>
          <w:p w:rsidR="00880F5D" w:rsidRPr="00C64964" w:rsidRDefault="00880F5D" w:rsidP="00416445"/>
        </w:tc>
        <w:tc>
          <w:tcPr>
            <w:tcW w:w="2410" w:type="dxa"/>
          </w:tcPr>
          <w:p w:rsidR="00880F5D" w:rsidRPr="00C64964" w:rsidRDefault="00880F5D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880F5D" w:rsidRPr="00C64964" w:rsidRDefault="00880F5D" w:rsidP="00416445"/>
        </w:tc>
      </w:tr>
      <w:tr w:rsidR="00880F5D" w:rsidRPr="00C64964" w:rsidTr="00416445">
        <w:tc>
          <w:tcPr>
            <w:tcW w:w="1668" w:type="dxa"/>
            <w:vMerge/>
          </w:tcPr>
          <w:p w:rsidR="00880F5D" w:rsidRPr="00C64964" w:rsidRDefault="00880F5D" w:rsidP="00416445"/>
        </w:tc>
        <w:tc>
          <w:tcPr>
            <w:tcW w:w="2410" w:type="dxa"/>
          </w:tcPr>
          <w:p w:rsidR="00880F5D" w:rsidRPr="00C64964" w:rsidRDefault="00880F5D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880F5D" w:rsidRPr="00C64964" w:rsidRDefault="00880F5D" w:rsidP="00416445"/>
        </w:tc>
      </w:tr>
      <w:tr w:rsidR="00880F5D" w:rsidRPr="00C64964" w:rsidTr="00416445">
        <w:tc>
          <w:tcPr>
            <w:tcW w:w="1668" w:type="dxa"/>
            <w:vMerge/>
          </w:tcPr>
          <w:p w:rsidR="00880F5D" w:rsidRPr="00C64964" w:rsidRDefault="00880F5D" w:rsidP="00416445"/>
        </w:tc>
        <w:tc>
          <w:tcPr>
            <w:tcW w:w="2410" w:type="dxa"/>
          </w:tcPr>
          <w:p w:rsidR="00880F5D" w:rsidRPr="00C64964" w:rsidRDefault="00880F5D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880F5D" w:rsidRPr="00C64964" w:rsidRDefault="00880F5D" w:rsidP="00416445"/>
        </w:tc>
      </w:tr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880F5D" w:rsidRPr="00C64964" w:rsidRDefault="00880F5D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№ докум.</w:t>
            </w:r>
          </w:p>
        </w:tc>
        <w:tc>
          <w:tcPr>
            <w:tcW w:w="6095" w:type="dxa"/>
          </w:tcPr>
          <w:p w:rsidR="00880F5D" w:rsidRPr="00C64964" w:rsidRDefault="00880F5D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880F5D" w:rsidRPr="00C64964" w:rsidRDefault="00880F5D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Подпись</w:t>
            </w:r>
          </w:p>
        </w:tc>
        <w:tc>
          <w:tcPr>
            <w:tcW w:w="6095" w:type="dxa"/>
          </w:tcPr>
          <w:p w:rsidR="00880F5D" w:rsidRPr="00C64964" w:rsidRDefault="00880F5D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880F5D" w:rsidRPr="00C64964" w:rsidTr="00416445">
        <w:tc>
          <w:tcPr>
            <w:tcW w:w="4078" w:type="dxa"/>
            <w:gridSpan w:val="2"/>
          </w:tcPr>
          <w:p w:rsidR="00880F5D" w:rsidRPr="00C64964" w:rsidRDefault="00880F5D" w:rsidP="00416445">
            <w:r w:rsidRPr="00C64964">
              <w:t>Дата</w:t>
            </w:r>
          </w:p>
        </w:tc>
        <w:tc>
          <w:tcPr>
            <w:tcW w:w="6095" w:type="dxa"/>
          </w:tcPr>
          <w:p w:rsidR="00880F5D" w:rsidRPr="00C64964" w:rsidRDefault="00880F5D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880F5D" w:rsidRPr="00223E38" w:rsidRDefault="00880F5D" w:rsidP="00B70620">
      <w:pPr>
        <w:spacing w:line="360" w:lineRule="auto"/>
        <w:jc w:val="center"/>
      </w:pPr>
    </w:p>
    <w:p w:rsidR="00880F5D" w:rsidRPr="00223E38" w:rsidRDefault="00880F5D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880F5D" w:rsidRPr="00223E38" w:rsidRDefault="00880F5D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880F5D" w:rsidRDefault="00880F5D" w:rsidP="00FB2DF5">
      <w:pPr>
        <w:ind w:right="-1"/>
      </w:pPr>
    </w:p>
    <w:p w:rsidR="00880F5D" w:rsidRDefault="00880F5D" w:rsidP="00FB2DF5">
      <w:pPr>
        <w:ind w:right="-1"/>
      </w:pPr>
    </w:p>
    <w:p w:rsidR="00880F5D" w:rsidRDefault="00880F5D" w:rsidP="00FB2DF5">
      <w:pPr>
        <w:ind w:right="-1"/>
      </w:pPr>
    </w:p>
    <w:p w:rsidR="00880F5D" w:rsidRDefault="00880F5D" w:rsidP="00FB2DF5">
      <w:pPr>
        <w:ind w:right="-1"/>
      </w:pPr>
    </w:p>
    <w:p w:rsidR="00880F5D" w:rsidRPr="00B57273" w:rsidRDefault="00880F5D" w:rsidP="009774A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880F5D" w:rsidRPr="00E55ED1" w:rsidRDefault="00880F5D" w:rsidP="009774A0">
      <w:pPr>
        <w:spacing w:line="276" w:lineRule="auto"/>
        <w:ind w:right="-1"/>
        <w:rPr>
          <w:b/>
          <w:sz w:val="28"/>
          <w:szCs w:val="28"/>
        </w:rPr>
      </w:pPr>
    </w:p>
    <w:p w:rsidR="00880F5D" w:rsidRPr="00E55ED1" w:rsidRDefault="00880F5D" w:rsidP="009774A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___________</w:t>
      </w:r>
    </w:p>
    <w:p w:rsidR="00880F5D" w:rsidRPr="00223E38" w:rsidRDefault="00880F5D" w:rsidP="00FB2DF5">
      <w:pPr>
        <w:ind w:right="-1"/>
      </w:pPr>
    </w:p>
    <w:sectPr w:rsidR="00880F5D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F5D" w:rsidRDefault="00880F5D" w:rsidP="00872388">
      <w:r>
        <w:separator/>
      </w:r>
    </w:p>
  </w:endnote>
  <w:endnote w:type="continuationSeparator" w:id="0">
    <w:p w:rsidR="00880F5D" w:rsidRDefault="00880F5D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5D" w:rsidRDefault="00880F5D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880F5D" w:rsidRDefault="00880F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F5D" w:rsidRDefault="00880F5D" w:rsidP="00872388">
      <w:r>
        <w:separator/>
      </w:r>
    </w:p>
  </w:footnote>
  <w:footnote w:type="continuationSeparator" w:id="0">
    <w:p w:rsidR="00880F5D" w:rsidRDefault="00880F5D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5D" w:rsidRPr="00732682" w:rsidRDefault="00880F5D">
    <w:pPr>
      <w:pStyle w:val="Header"/>
      <w:jc w:val="center"/>
      <w:rPr>
        <w:lang w:val="en-US"/>
      </w:rPr>
    </w:pPr>
  </w:p>
  <w:p w:rsidR="00880F5D" w:rsidRDefault="00880F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0259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0F5D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774A0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4ED1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2062</Words>
  <Characters>11754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28</cp:revision>
  <dcterms:created xsi:type="dcterms:W3CDTF">2013-10-16T05:35:00Z</dcterms:created>
  <dcterms:modified xsi:type="dcterms:W3CDTF">2015-01-23T09:13:00Z</dcterms:modified>
</cp:coreProperties>
</file>